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2026-0262-23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Aluminium Fenster und Türen - Sanierung und Erweiterung Theater Münster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Gegenstand der Ausschreibung sind Bauhauptarbeiten im Bestand des Theater Münster im Zuge der Aufstockung und energetischen Sanierung des Verwaltungsgebäudes. Die Leistungen umfassen insbesondere die Metallbauarbeiten für neue Fenster der Holz-Hybridaufstockung sowie den Einbau von Brandschutz-Alu-Türen sowie einiger RWA-Oberlichter.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